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FA10CD" w14:textId="77777777" w:rsidR="001663DF" w:rsidRDefault="001663DF" w:rsidP="001663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FENELL, junior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D63435E" w14:textId="77777777" w:rsidR="001663DF" w:rsidRDefault="001663DF" w:rsidP="001663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Middle Marwood, Devon. Yeoman.</w:t>
      </w:r>
    </w:p>
    <w:p w14:paraId="041C3E26" w14:textId="77777777" w:rsidR="001663DF" w:rsidRDefault="001663DF" w:rsidP="001663DF">
      <w:pPr>
        <w:rPr>
          <w:rFonts w:ascii="Times New Roman" w:hAnsi="Times New Roman" w:cs="Times New Roman"/>
        </w:rPr>
      </w:pPr>
    </w:p>
    <w:p w14:paraId="4A88F8D8" w14:textId="77777777" w:rsidR="001663DF" w:rsidRDefault="001663DF" w:rsidP="001663DF">
      <w:pPr>
        <w:rPr>
          <w:rFonts w:ascii="Times New Roman" w:hAnsi="Times New Roman" w:cs="Times New Roman"/>
        </w:rPr>
      </w:pPr>
    </w:p>
    <w:p w14:paraId="03BF436D" w14:textId="77777777" w:rsidR="001663DF" w:rsidRDefault="001663DF" w:rsidP="001663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Richard Thorne(q.v.) brought a plaint of trespass and taking against him,</w:t>
      </w:r>
    </w:p>
    <w:p w14:paraId="5B8A4E9D" w14:textId="77777777" w:rsidR="001663DF" w:rsidRDefault="001663DF" w:rsidP="001663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Stephen Coke of Pilton(q.v.) and Robert Coke of Pilton(q.v.).</w:t>
      </w:r>
    </w:p>
    <w:p w14:paraId="63F6C8B5" w14:textId="77777777" w:rsidR="001663DF" w:rsidRDefault="001663DF" w:rsidP="001663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6B47F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D7EA245" w14:textId="77777777" w:rsidR="001663DF" w:rsidRDefault="001663DF" w:rsidP="001663DF">
      <w:pPr>
        <w:rPr>
          <w:rFonts w:ascii="Times New Roman" w:hAnsi="Times New Roman" w:cs="Times New Roman"/>
        </w:rPr>
      </w:pPr>
    </w:p>
    <w:p w14:paraId="4E23F4BA" w14:textId="77777777" w:rsidR="001663DF" w:rsidRDefault="001663DF" w:rsidP="001663DF">
      <w:pPr>
        <w:rPr>
          <w:rFonts w:ascii="Times New Roman" w:hAnsi="Times New Roman" w:cs="Times New Roman"/>
        </w:rPr>
      </w:pPr>
    </w:p>
    <w:p w14:paraId="54705E3C" w14:textId="77777777" w:rsidR="006B2F86" w:rsidRPr="00E71FC3" w:rsidRDefault="001663DF" w:rsidP="001663DF">
      <w:pPr>
        <w:pStyle w:val="NoSpacing"/>
      </w:pPr>
      <w:r>
        <w:t>15 February 2019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90843B" w14:textId="77777777" w:rsidR="001663DF" w:rsidRDefault="001663DF" w:rsidP="00E71FC3">
      <w:r>
        <w:separator/>
      </w:r>
    </w:p>
  </w:endnote>
  <w:endnote w:type="continuationSeparator" w:id="0">
    <w:p w14:paraId="281B89BB" w14:textId="77777777" w:rsidR="001663DF" w:rsidRDefault="001663D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4590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0F404" w14:textId="77777777" w:rsidR="001663DF" w:rsidRDefault="001663DF" w:rsidP="00E71FC3">
      <w:r>
        <w:separator/>
      </w:r>
    </w:p>
  </w:footnote>
  <w:footnote w:type="continuationSeparator" w:id="0">
    <w:p w14:paraId="63AB0D80" w14:textId="77777777" w:rsidR="001663DF" w:rsidRDefault="001663D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3DF"/>
    <w:rsid w:val="001663D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A11B8"/>
  <w15:chartTrackingRefBased/>
  <w15:docId w15:val="{E84B019A-DB19-4EDD-9312-5127403B6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63D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663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2019-02-19T19:53:00Z</dcterms:created>
  <dcterms:modified xsi:type="dcterms:W3CDTF">2019-02-19T19:54:00Z</dcterms:modified>
</cp:coreProperties>
</file>